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FEB082" w14:textId="6F4392D4" w:rsidR="00BA00AB" w:rsidRDefault="00CB674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SCAYFF</w:t>
      </w:r>
      <w:r>
        <w:rPr>
          <w:rFonts w:ascii="Times New Roman" w:hAnsi="Times New Roman" w:cs="Times New Roman"/>
          <w:sz w:val="24"/>
          <w:szCs w:val="24"/>
        </w:rPr>
        <w:t xml:space="preserve">      (d.1401-4)</w:t>
      </w:r>
    </w:p>
    <w:p w14:paraId="0E64D268" w14:textId="371D0354" w:rsidR="00CB6740" w:rsidRDefault="00CB674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 Chaplain.</w:t>
      </w:r>
    </w:p>
    <w:p w14:paraId="6F157B83" w14:textId="2630542A" w:rsidR="00CB6740" w:rsidRDefault="00CB674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19A79A" w14:textId="1E3F7858" w:rsidR="00CB6740" w:rsidRDefault="00CB674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F880B2" w14:textId="594D6F25" w:rsidR="00CB6740" w:rsidRDefault="00CB674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Jul.</w:t>
      </w:r>
      <w:r>
        <w:rPr>
          <w:rFonts w:ascii="Times New Roman" w:hAnsi="Times New Roman" w:cs="Times New Roman"/>
          <w:sz w:val="24"/>
          <w:szCs w:val="24"/>
        </w:rPr>
        <w:tab/>
        <w:t>1401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p.146)</w:t>
      </w:r>
    </w:p>
    <w:p w14:paraId="0AADD2BC" w14:textId="663987B0" w:rsidR="00CB6740" w:rsidRDefault="00CB674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Aug.1404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48174F6B" w14:textId="414E859A" w:rsidR="00CB6740" w:rsidRDefault="00CB674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683497" w14:textId="44B68848" w:rsidR="00CB6740" w:rsidRDefault="00CB674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96FCB6" w14:textId="02A3CD48" w:rsidR="00CB6740" w:rsidRPr="00CB6740" w:rsidRDefault="00CB674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February 2022</w:t>
      </w:r>
    </w:p>
    <w:sectPr w:rsidR="00CB6740" w:rsidRPr="00CB674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BE90F" w14:textId="77777777" w:rsidR="00CB6740" w:rsidRDefault="00CB6740" w:rsidP="009139A6">
      <w:r>
        <w:separator/>
      </w:r>
    </w:p>
  </w:endnote>
  <w:endnote w:type="continuationSeparator" w:id="0">
    <w:p w14:paraId="4D35F9E1" w14:textId="77777777" w:rsidR="00CB6740" w:rsidRDefault="00CB674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D563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F7B6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D649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63110" w14:textId="77777777" w:rsidR="00CB6740" w:rsidRDefault="00CB6740" w:rsidP="009139A6">
      <w:r>
        <w:separator/>
      </w:r>
    </w:p>
  </w:footnote>
  <w:footnote w:type="continuationSeparator" w:id="0">
    <w:p w14:paraId="00BCE36B" w14:textId="77777777" w:rsidR="00CB6740" w:rsidRDefault="00CB674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3CF1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CE9D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858F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740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CB6740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BCC2B3"/>
  <w15:chartTrackingRefBased/>
  <w15:docId w15:val="{8AF84054-D350-4B57-8082-D0A2142AD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2022-02-24T09:37:00Z</dcterms:created>
  <dcterms:modified xsi:type="dcterms:W3CDTF">2022-02-24T09:39:00Z</dcterms:modified>
</cp:coreProperties>
</file>